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1B" w:rsidRDefault="00C17F1B" w:rsidP="00776497">
      <w:pPr>
        <w:jc w:val="center"/>
        <w:rPr>
          <w:b/>
          <w:i/>
          <w:sz w:val="22"/>
          <w:szCs w:val="22"/>
          <w:lang w:val="kk-KZ"/>
        </w:rPr>
      </w:pPr>
    </w:p>
    <w:p w:rsidR="00C17F1B" w:rsidRDefault="00C17F1B" w:rsidP="00C02EF1">
      <w:pPr>
        <w:jc w:val="right"/>
        <w:rPr>
          <w:sz w:val="22"/>
          <w:szCs w:val="22"/>
        </w:rPr>
      </w:pPr>
      <w:r w:rsidRPr="00BA60B5"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Описание: C:\Users\User\Desktop\Без имени-2.jpg" style="width:243pt;height:45.75pt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">
            <v:imagedata r:id="rId5" o:title=""/>
          </v:shape>
        </w:pict>
      </w:r>
    </w:p>
    <w:p w:rsidR="00C17F1B" w:rsidRDefault="00C17F1B" w:rsidP="00C02EF1">
      <w:pPr>
        <w:ind w:left="708"/>
        <w:rPr>
          <w:sz w:val="22"/>
          <w:szCs w:val="22"/>
        </w:rPr>
      </w:pPr>
    </w:p>
    <w:p w:rsidR="00C17F1B" w:rsidRPr="00984DA9" w:rsidRDefault="00C17F1B" w:rsidP="00C02EF1">
      <w:pPr>
        <w:ind w:left="708"/>
        <w:rPr>
          <w:sz w:val="20"/>
          <w:szCs w:val="20"/>
        </w:rPr>
      </w:pPr>
      <w:r w:rsidRPr="00984DA9">
        <w:rPr>
          <w:sz w:val="20"/>
          <w:szCs w:val="20"/>
        </w:rPr>
        <w:t xml:space="preserve">ТОО </w:t>
      </w:r>
      <w:r w:rsidRPr="00984DA9">
        <w:rPr>
          <w:sz w:val="20"/>
          <w:szCs w:val="20"/>
          <w:lang w:val="kk-KZ"/>
        </w:rPr>
        <w:t xml:space="preserve">«Академический центр. </w:t>
      </w:r>
      <w:r w:rsidRPr="00984DA9">
        <w:rPr>
          <w:sz w:val="20"/>
          <w:szCs w:val="20"/>
          <w:lang w:val="en-US"/>
        </w:rPr>
        <w:t>Start</w:t>
      </w:r>
      <w:r w:rsidRPr="00984DA9">
        <w:rPr>
          <w:sz w:val="20"/>
          <w:szCs w:val="20"/>
        </w:rPr>
        <w:t xml:space="preserve">» </w:t>
      </w:r>
    </w:p>
    <w:p w:rsidR="00C17F1B" w:rsidRPr="00984DA9" w:rsidRDefault="00C17F1B" w:rsidP="00C02EF1">
      <w:pPr>
        <w:ind w:left="708"/>
        <w:rPr>
          <w:sz w:val="20"/>
          <w:szCs w:val="20"/>
        </w:rPr>
      </w:pPr>
      <w:r w:rsidRPr="00984DA9">
        <w:rPr>
          <w:sz w:val="20"/>
          <w:szCs w:val="20"/>
        </w:rPr>
        <w:t>111000  г.Костанай,  ул. Козыбаева, 153</w:t>
      </w:r>
    </w:p>
    <w:p w:rsidR="00C17F1B" w:rsidRPr="00984DA9" w:rsidRDefault="00C17F1B" w:rsidP="00C02EF1">
      <w:pPr>
        <w:ind w:left="708"/>
        <w:rPr>
          <w:sz w:val="20"/>
          <w:szCs w:val="20"/>
        </w:rPr>
      </w:pPr>
      <w:r w:rsidRPr="00984DA9">
        <w:rPr>
          <w:sz w:val="20"/>
          <w:szCs w:val="20"/>
        </w:rPr>
        <w:t>т. 8(7142)544777</w:t>
      </w:r>
    </w:p>
    <w:p w:rsidR="00C17F1B" w:rsidRPr="00DD5A64" w:rsidRDefault="00C17F1B" w:rsidP="00C02EF1">
      <w:pPr>
        <w:ind w:left="708"/>
        <w:rPr>
          <w:i/>
          <w:sz w:val="20"/>
          <w:szCs w:val="20"/>
        </w:rPr>
      </w:pPr>
      <w:r>
        <w:rPr>
          <w:sz w:val="20"/>
          <w:szCs w:val="20"/>
        </w:rPr>
        <w:t>Исходящий № 2  от 06.01. 2017</w:t>
      </w:r>
      <w:r w:rsidRPr="00984DA9">
        <w:rPr>
          <w:sz w:val="20"/>
          <w:szCs w:val="20"/>
        </w:rPr>
        <w:t>г</w:t>
      </w:r>
    </w:p>
    <w:p w:rsidR="00C17F1B" w:rsidRPr="00161EA3" w:rsidRDefault="00C17F1B" w:rsidP="00C02EF1">
      <w:pPr>
        <w:snapToGrid w:val="0"/>
        <w:ind w:firstLine="708"/>
        <w:jc w:val="right"/>
        <w:rPr>
          <w:sz w:val="20"/>
          <w:szCs w:val="20"/>
          <w:u w:val="single"/>
          <w:lang w:val="kk-KZ"/>
        </w:rPr>
      </w:pPr>
    </w:p>
    <w:p w:rsidR="00C17F1B" w:rsidRDefault="00C17F1B" w:rsidP="00C02EF1">
      <w:pPr>
        <w:snapToGrid w:val="0"/>
        <w:ind w:firstLine="708"/>
        <w:jc w:val="right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Начальникам  рай (гор)ОО, </w:t>
      </w:r>
    </w:p>
    <w:p w:rsidR="00C17F1B" w:rsidRDefault="00C17F1B" w:rsidP="00C02EF1">
      <w:pPr>
        <w:snapToGrid w:val="0"/>
        <w:ind w:firstLine="708"/>
        <w:jc w:val="right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заведующим Р(Г)МК, </w:t>
      </w:r>
    </w:p>
    <w:p w:rsidR="00C17F1B" w:rsidRDefault="00C17F1B" w:rsidP="00C02EF1">
      <w:pPr>
        <w:snapToGrid w:val="0"/>
        <w:ind w:firstLine="708"/>
        <w:jc w:val="right"/>
        <w:rPr>
          <w:b/>
          <w:sz w:val="22"/>
          <w:szCs w:val="22"/>
        </w:rPr>
      </w:pPr>
      <w:r>
        <w:rPr>
          <w:b/>
          <w:sz w:val="22"/>
          <w:szCs w:val="22"/>
          <w:lang w:val="kk-KZ"/>
        </w:rPr>
        <w:t xml:space="preserve">                                                                       директорам школ,  дошкольных организаций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C17F1B" w:rsidRDefault="00C17F1B" w:rsidP="00C02EF1">
      <w:pPr>
        <w:jc w:val="center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Уважаемые коллеги!</w:t>
      </w:r>
    </w:p>
    <w:p w:rsidR="00C17F1B" w:rsidRPr="00161EA3" w:rsidRDefault="00C17F1B" w:rsidP="00161EA3">
      <w:pPr>
        <w:jc w:val="both"/>
        <w:rPr>
          <w:b/>
          <w:i/>
          <w:color w:val="FF0000"/>
          <w:sz w:val="22"/>
          <w:szCs w:val="22"/>
          <w:u w:val="single"/>
          <w:lang w:val="kk-KZ"/>
        </w:rPr>
      </w:pPr>
    </w:p>
    <w:p w:rsidR="00C17F1B" w:rsidRDefault="00C17F1B" w:rsidP="00C02EF1">
      <w:pPr>
        <w:tabs>
          <w:tab w:val="left" w:pos="5720"/>
        </w:tabs>
        <w:jc w:val="both"/>
        <w:rPr>
          <w:b/>
          <w:u w:val="single"/>
        </w:rPr>
      </w:pPr>
      <w:r>
        <w:rPr>
          <w:sz w:val="22"/>
          <w:szCs w:val="22"/>
          <w:lang w:val="kk-KZ"/>
        </w:rPr>
        <w:t xml:space="preserve">         Образовательная организация «Академический Центр. </w:t>
      </w:r>
      <w:r>
        <w:rPr>
          <w:sz w:val="22"/>
          <w:szCs w:val="22"/>
          <w:lang w:val="en-US"/>
        </w:rPr>
        <w:t>Start</w:t>
      </w:r>
      <w:r w:rsidRPr="00D201F2">
        <w:rPr>
          <w:sz w:val="22"/>
          <w:szCs w:val="22"/>
        </w:rPr>
        <w:t>»</w:t>
      </w:r>
      <w:r w:rsidRPr="00D201F2">
        <w:rPr>
          <w:b/>
          <w:i/>
          <w:sz w:val="22"/>
          <w:szCs w:val="22"/>
        </w:rPr>
        <w:t>(на основании Закона Республики Казахстан « Об образовании» п.39 ст.1, п.2 ст.10, п.2 ст.23, п.2 ст.37, п.2 и п.3 ст.40)</w:t>
      </w:r>
    </w:p>
    <w:p w:rsidR="00C17F1B" w:rsidRPr="003C321F" w:rsidRDefault="00C17F1B" w:rsidP="00C02EF1">
      <w:pPr>
        <w:tabs>
          <w:tab w:val="left" w:pos="5720"/>
        </w:tabs>
        <w:jc w:val="both"/>
        <w:rPr>
          <w:b/>
          <w:color w:val="FF0000"/>
          <w:sz w:val="22"/>
          <w:szCs w:val="22"/>
          <w:u w:val="single"/>
          <w:lang w:val="kk-KZ"/>
        </w:rPr>
      </w:pPr>
      <w:r>
        <w:rPr>
          <w:b/>
          <w:u w:val="single"/>
        </w:rPr>
        <w:t>26,27,28 января 2017</w:t>
      </w:r>
      <w:r w:rsidRPr="00420223">
        <w:rPr>
          <w:b/>
          <w:u w:val="single"/>
        </w:rPr>
        <w:t>г.</w:t>
      </w:r>
      <w:r>
        <w:rPr>
          <w:b/>
          <w:u w:val="single"/>
        </w:rPr>
        <w:t xml:space="preserve"> </w:t>
      </w:r>
      <w:r>
        <w:rPr>
          <w:sz w:val="22"/>
          <w:szCs w:val="22"/>
        </w:rPr>
        <w:t xml:space="preserve">проводит практико-ориентированные курсы повышения квалификации для </w:t>
      </w:r>
      <w:r w:rsidRPr="003C321F">
        <w:rPr>
          <w:sz w:val="22"/>
          <w:szCs w:val="22"/>
        </w:rPr>
        <w:t>восп</w:t>
      </w:r>
      <w:r>
        <w:rPr>
          <w:sz w:val="22"/>
          <w:szCs w:val="22"/>
        </w:rPr>
        <w:t xml:space="preserve">итателей групп и классов предшкольной подготовки по </w:t>
      </w:r>
      <w:r>
        <w:rPr>
          <w:sz w:val="22"/>
          <w:szCs w:val="22"/>
          <w:lang w:val="kk-KZ"/>
        </w:rPr>
        <w:t>теме</w:t>
      </w:r>
      <w:r w:rsidRPr="000D7BBD">
        <w:rPr>
          <w:b/>
          <w:sz w:val="22"/>
          <w:szCs w:val="22"/>
          <w:lang w:val="kk-KZ"/>
        </w:rPr>
        <w:t>:</w:t>
      </w:r>
      <w:r>
        <w:rPr>
          <w:b/>
          <w:sz w:val="22"/>
          <w:szCs w:val="22"/>
          <w:lang w:val="kk-KZ"/>
        </w:rPr>
        <w:t xml:space="preserve"> «Инновационное методическое сопровождение процесса воспитания и обучения в предшколе в условиях внедрения ГОСО-2016года и Типовой учебной программы». </w:t>
      </w:r>
    </w:p>
    <w:p w:rsidR="00C17F1B" w:rsidRDefault="00C17F1B" w:rsidP="00C02EF1">
      <w:pPr>
        <w:ind w:firstLine="550"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kk-KZ"/>
        </w:rPr>
        <w:t xml:space="preserve">Объем: 42 </w:t>
      </w:r>
      <w:r>
        <w:rPr>
          <w:b/>
          <w:sz w:val="22"/>
          <w:szCs w:val="22"/>
        </w:rPr>
        <w:t>часа.</w:t>
      </w:r>
    </w:p>
    <w:p w:rsidR="00C17F1B" w:rsidRDefault="00C17F1B" w:rsidP="00C02EF1">
      <w:pPr>
        <w:ind w:firstLine="567"/>
        <w:jc w:val="both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Язык обучения</w:t>
      </w:r>
      <w:r>
        <w:rPr>
          <w:sz w:val="22"/>
          <w:szCs w:val="22"/>
          <w:lang w:val="kk-KZ"/>
        </w:rPr>
        <w:t xml:space="preserve">: </w:t>
      </w:r>
      <w:r>
        <w:rPr>
          <w:b/>
          <w:sz w:val="22"/>
          <w:szCs w:val="22"/>
          <w:lang w:val="kk-KZ"/>
        </w:rPr>
        <w:t>русский</w:t>
      </w:r>
      <w:r>
        <w:rPr>
          <w:sz w:val="22"/>
          <w:szCs w:val="22"/>
          <w:lang w:val="kk-KZ"/>
        </w:rPr>
        <w:t>.</w:t>
      </w:r>
    </w:p>
    <w:p w:rsidR="00C17F1B" w:rsidRPr="00D84EA7" w:rsidRDefault="00C17F1B" w:rsidP="00AD7694">
      <w:pPr>
        <w:ind w:left="142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Содержание курса направлено на ознакомление педагогов </w:t>
      </w:r>
      <w:r w:rsidRPr="0064202E">
        <w:rPr>
          <w:sz w:val="22"/>
          <w:szCs w:val="22"/>
        </w:rPr>
        <w:t xml:space="preserve">с </w:t>
      </w:r>
      <w:r w:rsidRPr="0064202E">
        <w:rPr>
          <w:sz w:val="22"/>
          <w:szCs w:val="22"/>
          <w:lang w:val="kk-KZ"/>
        </w:rPr>
        <w:t>инновационным методическим сопровождением образовательного процесса в предшколе в условиях внедрения ГОСО-2016года и Типовой учебной программы дошкольного воспитания и обучени</w:t>
      </w:r>
      <w:r>
        <w:rPr>
          <w:sz w:val="22"/>
          <w:szCs w:val="22"/>
          <w:lang w:val="kk-KZ"/>
        </w:rPr>
        <w:t>я.</w:t>
      </w:r>
      <w:r>
        <w:rPr>
          <w:sz w:val="22"/>
          <w:szCs w:val="22"/>
        </w:rPr>
        <w:t xml:space="preserve"> В рамках курса педагоги получат практические рекомендации, а также образцы планирования. </w:t>
      </w:r>
    </w:p>
    <w:p w:rsidR="00C17F1B" w:rsidRDefault="00C17F1B" w:rsidP="00C02EF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Обучение будет проходить в интерактивном режиме, в форме педагогических мастерских, занятий-практикумов, организационно-</w:t>
      </w:r>
      <w:bookmarkStart w:id="0" w:name="_GoBack"/>
      <w:bookmarkEnd w:id="0"/>
      <w:r>
        <w:rPr>
          <w:sz w:val="22"/>
          <w:szCs w:val="22"/>
        </w:rPr>
        <w:t>еятельностных игр. По окончании курса   педагоги получат электронный пакет методических документов по теме курса.</w:t>
      </w:r>
    </w:p>
    <w:p w:rsidR="00C17F1B" w:rsidRDefault="00C17F1B" w:rsidP="00C02EF1">
      <w:pPr>
        <w:pStyle w:val="ListParagraph"/>
        <w:ind w:left="0" w:firstLine="567"/>
        <w:jc w:val="both"/>
        <w:rPr>
          <w:sz w:val="22"/>
          <w:szCs w:val="22"/>
        </w:rPr>
      </w:pPr>
      <w:r>
        <w:rPr>
          <w:b/>
          <w:sz w:val="22"/>
          <w:szCs w:val="22"/>
          <w:lang w:val="kk-KZ"/>
        </w:rPr>
        <w:t>Сроки проведения</w:t>
      </w:r>
      <w:r>
        <w:rPr>
          <w:sz w:val="22"/>
          <w:szCs w:val="22"/>
          <w:lang w:val="kk-KZ"/>
        </w:rPr>
        <w:t xml:space="preserve">: </w:t>
      </w:r>
      <w:r>
        <w:rPr>
          <w:b/>
          <w:sz w:val="22"/>
          <w:szCs w:val="22"/>
          <w:lang w:val="kk-KZ"/>
        </w:rPr>
        <w:t xml:space="preserve">26,27,28 января  </w:t>
      </w:r>
      <w:smartTag w:uri="urn:schemas-microsoft-com:office:smarttags" w:element="metricconverter">
        <w:smartTagPr>
          <w:attr w:name="ProductID" w:val="2017 г"/>
        </w:smartTagPr>
        <w:r>
          <w:rPr>
            <w:b/>
            <w:sz w:val="22"/>
            <w:szCs w:val="22"/>
            <w:lang w:val="kk-KZ"/>
          </w:rPr>
          <w:t>2017 г</w:t>
        </w:r>
      </w:smartTag>
      <w:r>
        <w:rPr>
          <w:sz w:val="22"/>
          <w:szCs w:val="22"/>
          <w:lang w:val="kk-KZ"/>
        </w:rPr>
        <w:t xml:space="preserve">. </w:t>
      </w:r>
    </w:p>
    <w:p w:rsidR="00C17F1B" w:rsidRDefault="00C17F1B" w:rsidP="00C02EF1">
      <w:pPr>
        <w:pStyle w:val="ListParagraph"/>
        <w:ind w:left="0" w:firstLine="567"/>
        <w:jc w:val="both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Начало занятий: 26 января </w:t>
      </w:r>
      <w:smartTag w:uri="urn:schemas-microsoft-com:office:smarttags" w:element="metricconverter">
        <w:smartTagPr>
          <w:attr w:name="ProductID" w:val="2017 г"/>
        </w:smartTagPr>
        <w:r>
          <w:rPr>
            <w:b/>
            <w:sz w:val="22"/>
            <w:szCs w:val="22"/>
            <w:lang w:val="kk-KZ"/>
          </w:rPr>
          <w:t>2017 г</w:t>
        </w:r>
      </w:smartTag>
      <w:r>
        <w:rPr>
          <w:b/>
          <w:sz w:val="22"/>
          <w:szCs w:val="22"/>
          <w:lang w:val="kk-KZ"/>
        </w:rPr>
        <w:t>. в 10 часов</w:t>
      </w:r>
      <w:r>
        <w:rPr>
          <w:sz w:val="22"/>
          <w:szCs w:val="22"/>
          <w:lang w:val="kk-KZ"/>
        </w:rPr>
        <w:t xml:space="preserve">.  </w:t>
      </w:r>
    </w:p>
    <w:p w:rsidR="00C17F1B" w:rsidRDefault="00C17F1B" w:rsidP="00C02EF1">
      <w:pPr>
        <w:pStyle w:val="ListParagraph"/>
        <w:ind w:left="0" w:firstLine="567"/>
        <w:jc w:val="both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Стоимость обучения</w:t>
      </w:r>
      <w:r>
        <w:rPr>
          <w:sz w:val="22"/>
          <w:szCs w:val="22"/>
          <w:lang w:val="kk-KZ"/>
        </w:rPr>
        <w:t xml:space="preserve">: 10 000 тенге. </w:t>
      </w:r>
    </w:p>
    <w:p w:rsidR="00C17F1B" w:rsidRDefault="00C17F1B" w:rsidP="00C02EF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окончании слушатели получат сертификат повышения квалификации установленного образца. </w:t>
      </w:r>
    </w:p>
    <w:p w:rsidR="00C17F1B" w:rsidRDefault="00C17F1B" w:rsidP="00475E75">
      <w:pPr>
        <w:snapToGrid w:val="0"/>
        <w:jc w:val="both"/>
        <w:rPr>
          <w:sz w:val="18"/>
          <w:szCs w:val="18"/>
        </w:rPr>
      </w:pPr>
      <w:r>
        <w:rPr>
          <w:b/>
          <w:sz w:val="22"/>
          <w:szCs w:val="22"/>
          <w:lang w:val="kk-KZ"/>
        </w:rPr>
        <w:t xml:space="preserve">Место </w:t>
      </w:r>
      <w:r>
        <w:rPr>
          <w:b/>
          <w:sz w:val="22"/>
          <w:szCs w:val="22"/>
        </w:rPr>
        <w:t xml:space="preserve">проведения: </w:t>
      </w:r>
      <w:r>
        <w:rPr>
          <w:sz w:val="22"/>
          <w:szCs w:val="22"/>
        </w:rPr>
        <w:t>будет сообщено дополнительно по факту заявки.</w:t>
      </w:r>
    </w:p>
    <w:p w:rsidR="00C17F1B" w:rsidRDefault="00C17F1B" w:rsidP="00FA409D">
      <w:pPr>
        <w:snapToGrid w:val="0"/>
        <w:jc w:val="both"/>
        <w:rPr>
          <w:sz w:val="22"/>
          <w:szCs w:val="22"/>
          <w:lang w:val="kk-KZ"/>
        </w:rPr>
      </w:pPr>
      <w:r w:rsidRPr="00A8189B">
        <w:rPr>
          <w:b/>
          <w:i/>
          <w:sz w:val="22"/>
          <w:szCs w:val="22"/>
          <w:lang w:val="kk-KZ"/>
        </w:rPr>
        <w:t>Просим Вас отправить  заявку по форме на электронный адрес:</w:t>
      </w:r>
      <w:r>
        <w:rPr>
          <w:sz w:val="22"/>
          <w:szCs w:val="22"/>
          <w:lang w:val="kk-KZ"/>
        </w:rPr>
        <w:t xml:space="preserve">: </w:t>
      </w:r>
      <w:hyperlink r:id="rId6" w:history="1">
        <w:r>
          <w:rPr>
            <w:rStyle w:val="Hyperlink"/>
            <w:b/>
            <w:sz w:val="22"/>
            <w:szCs w:val="22"/>
            <w:lang w:val="kk-KZ"/>
          </w:rPr>
          <w:t>kursstart2014@mail.ru</w:t>
        </w:r>
      </w:hyperlink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5068"/>
      </w:tblGrid>
      <w:tr w:rsidR="00C17F1B" w:rsidTr="00C02EF1">
        <w:tc>
          <w:tcPr>
            <w:tcW w:w="4503" w:type="dxa"/>
          </w:tcPr>
          <w:p w:rsidR="00C17F1B" w:rsidRDefault="00C17F1B">
            <w:pPr>
              <w:snapToGrid w:val="0"/>
              <w:jc w:val="center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Тема курсов</w:t>
            </w:r>
          </w:p>
        </w:tc>
        <w:tc>
          <w:tcPr>
            <w:tcW w:w="5068" w:type="dxa"/>
          </w:tcPr>
          <w:p w:rsidR="00C17F1B" w:rsidRDefault="00C17F1B" w:rsidP="005219A5">
            <w:pPr>
              <w:tabs>
                <w:tab w:val="left" w:pos="5720"/>
              </w:tabs>
              <w:jc w:val="both"/>
              <w:rPr>
                <w:b/>
                <w:lang w:val="kk-KZ" w:eastAsia="en-US"/>
              </w:rPr>
            </w:pPr>
            <w:r>
              <w:rPr>
                <w:b/>
                <w:sz w:val="22"/>
                <w:szCs w:val="22"/>
                <w:lang w:val="kk-KZ"/>
              </w:rPr>
              <w:t>«Инновационное методическое сопровождение образовательного процесса в предшколе в условиях внедрения ГОСО-2016года и Типовой учебной программы дошкольного воспитания и обучения»</w:t>
            </w:r>
          </w:p>
        </w:tc>
      </w:tr>
      <w:tr w:rsidR="00C17F1B" w:rsidTr="00C02EF1">
        <w:tc>
          <w:tcPr>
            <w:tcW w:w="4503" w:type="dxa"/>
          </w:tcPr>
          <w:p w:rsidR="00C17F1B" w:rsidRDefault="00C17F1B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Фамилия, имя, отчество</w:t>
            </w:r>
          </w:p>
        </w:tc>
        <w:tc>
          <w:tcPr>
            <w:tcW w:w="5068" w:type="dxa"/>
          </w:tcPr>
          <w:p w:rsidR="00C17F1B" w:rsidRDefault="00C17F1B">
            <w:pPr>
              <w:snapToGrid w:val="0"/>
              <w:rPr>
                <w:lang w:val="kk-KZ" w:eastAsia="en-US"/>
              </w:rPr>
            </w:pPr>
          </w:p>
        </w:tc>
      </w:tr>
      <w:tr w:rsidR="00C17F1B" w:rsidTr="00C02EF1">
        <w:tc>
          <w:tcPr>
            <w:tcW w:w="4503" w:type="dxa"/>
          </w:tcPr>
          <w:p w:rsidR="00C17F1B" w:rsidRDefault="00C17F1B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Место работы (район, школа, дошкольная организация, мини-центр)</w:t>
            </w:r>
          </w:p>
        </w:tc>
        <w:tc>
          <w:tcPr>
            <w:tcW w:w="5068" w:type="dxa"/>
          </w:tcPr>
          <w:p w:rsidR="00C17F1B" w:rsidRDefault="00C17F1B">
            <w:pPr>
              <w:snapToGrid w:val="0"/>
              <w:rPr>
                <w:lang w:val="kk-KZ" w:eastAsia="en-US"/>
              </w:rPr>
            </w:pPr>
          </w:p>
        </w:tc>
      </w:tr>
      <w:tr w:rsidR="00C17F1B" w:rsidTr="00C02EF1">
        <w:tc>
          <w:tcPr>
            <w:tcW w:w="4503" w:type="dxa"/>
          </w:tcPr>
          <w:p w:rsidR="00C17F1B" w:rsidRDefault="00C17F1B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Образование, должность</w:t>
            </w:r>
          </w:p>
        </w:tc>
        <w:tc>
          <w:tcPr>
            <w:tcW w:w="5068" w:type="dxa"/>
          </w:tcPr>
          <w:p w:rsidR="00C17F1B" w:rsidRDefault="00C17F1B">
            <w:pPr>
              <w:snapToGrid w:val="0"/>
              <w:rPr>
                <w:lang w:val="kk-KZ" w:eastAsia="en-US"/>
              </w:rPr>
            </w:pPr>
          </w:p>
        </w:tc>
      </w:tr>
      <w:tr w:rsidR="00C17F1B" w:rsidTr="00C02EF1">
        <w:tc>
          <w:tcPr>
            <w:tcW w:w="4503" w:type="dxa"/>
          </w:tcPr>
          <w:p w:rsidR="00C17F1B" w:rsidRDefault="00C17F1B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 xml:space="preserve">Контактные телефоны </w:t>
            </w:r>
            <w:r>
              <w:rPr>
                <w:b/>
                <w:sz w:val="22"/>
                <w:szCs w:val="22"/>
                <w:lang w:val="kk-KZ" w:eastAsia="en-US"/>
              </w:rPr>
              <w:t>личные</w:t>
            </w:r>
          </w:p>
          <w:p w:rsidR="00C17F1B" w:rsidRDefault="00C17F1B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(мобильный, домашний с кодом набора)</w:t>
            </w:r>
          </w:p>
        </w:tc>
        <w:tc>
          <w:tcPr>
            <w:tcW w:w="5068" w:type="dxa"/>
          </w:tcPr>
          <w:p w:rsidR="00C17F1B" w:rsidRDefault="00C17F1B">
            <w:pPr>
              <w:snapToGrid w:val="0"/>
              <w:rPr>
                <w:lang w:val="kk-KZ" w:eastAsia="en-US"/>
              </w:rPr>
            </w:pPr>
          </w:p>
        </w:tc>
      </w:tr>
      <w:tr w:rsidR="00C17F1B" w:rsidTr="00C02EF1">
        <w:tc>
          <w:tcPr>
            <w:tcW w:w="4503" w:type="dxa"/>
          </w:tcPr>
          <w:p w:rsidR="00C17F1B" w:rsidRDefault="00C17F1B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Электронная почта (желательно личная)</w:t>
            </w:r>
          </w:p>
        </w:tc>
        <w:tc>
          <w:tcPr>
            <w:tcW w:w="5068" w:type="dxa"/>
          </w:tcPr>
          <w:p w:rsidR="00C17F1B" w:rsidRDefault="00C17F1B">
            <w:pPr>
              <w:snapToGrid w:val="0"/>
              <w:rPr>
                <w:lang w:val="kk-KZ" w:eastAsia="en-US"/>
              </w:rPr>
            </w:pPr>
          </w:p>
        </w:tc>
      </w:tr>
    </w:tbl>
    <w:p w:rsidR="00C17F1B" w:rsidRDefault="00C17F1B" w:rsidP="00C02EF1">
      <w:pPr>
        <w:ind w:left="720" w:firstLine="240"/>
        <w:jc w:val="center"/>
        <w:rPr>
          <w:i/>
          <w:sz w:val="22"/>
          <w:szCs w:val="22"/>
        </w:rPr>
      </w:pPr>
      <w:r>
        <w:rPr>
          <w:b/>
          <w:sz w:val="22"/>
          <w:szCs w:val="22"/>
          <w:lang w:val="kk-KZ"/>
        </w:rPr>
        <w:t xml:space="preserve">Директор    </w:t>
      </w:r>
      <w:r>
        <w:rPr>
          <w:i/>
          <w:sz w:val="22"/>
          <w:szCs w:val="22"/>
          <w:lang w:val="kk-KZ"/>
        </w:rPr>
        <w:t xml:space="preserve">(подпись имеется) </w:t>
      </w:r>
      <w:r>
        <w:rPr>
          <w:b/>
          <w:sz w:val="22"/>
          <w:szCs w:val="22"/>
          <w:lang w:val="kk-KZ"/>
        </w:rPr>
        <w:t xml:space="preserve">Ниязбаева </w:t>
      </w:r>
      <w:r>
        <w:rPr>
          <w:b/>
          <w:sz w:val="22"/>
          <w:szCs w:val="22"/>
        </w:rPr>
        <w:t>Н.Н.</w:t>
      </w:r>
    </w:p>
    <w:p w:rsidR="00C17F1B" w:rsidRDefault="00C17F1B" w:rsidP="00C02EF1">
      <w:pPr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Исполнители: </w:t>
      </w:r>
      <w:r>
        <w:rPr>
          <w:b/>
          <w:i/>
          <w:sz w:val="22"/>
          <w:szCs w:val="22"/>
        </w:rPr>
        <w:t>Региональный представитель «Алматык</w:t>
      </w:r>
      <w:r>
        <w:rPr>
          <w:b/>
          <w:i/>
          <w:sz w:val="22"/>
          <w:szCs w:val="22"/>
          <w:lang w:val="en-US"/>
        </w:rPr>
        <w:t>i</w:t>
      </w:r>
      <w:r>
        <w:rPr>
          <w:b/>
          <w:i/>
          <w:sz w:val="22"/>
          <w:szCs w:val="22"/>
        </w:rPr>
        <w:t>тап баспасы»</w:t>
      </w:r>
    </w:p>
    <w:p w:rsidR="00C17F1B" w:rsidRDefault="00C17F1B" w:rsidP="00C02EF1">
      <w:pPr>
        <w:jc w:val="both"/>
        <w:rPr>
          <w:sz w:val="22"/>
          <w:szCs w:val="22"/>
          <w:lang w:val="kk-KZ"/>
        </w:rPr>
      </w:pPr>
      <w:r>
        <w:rPr>
          <w:b/>
          <w:i/>
          <w:sz w:val="22"/>
          <w:szCs w:val="22"/>
        </w:rPr>
        <w:t>Калашникова Т.М. -  тел. сот. 8 705 452 42 25,  раб.тел.: 26 75 26.</w:t>
      </w:r>
    </w:p>
    <w:p w:rsidR="00C17F1B" w:rsidRDefault="00C17F1B" w:rsidP="00C02EF1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Сандыбаева Р.К.   -  тел.сот.8 777 796  47 50,8 775 826 17 75, тел. дом.8 714 2 50-32-07.</w:t>
      </w:r>
    </w:p>
    <w:p w:rsidR="00C17F1B" w:rsidRPr="00086AC6" w:rsidRDefault="00C17F1B" w:rsidP="00C02EF1">
      <w:pPr>
        <w:jc w:val="both"/>
        <w:rPr>
          <w:i/>
          <w:sz w:val="22"/>
          <w:szCs w:val="22"/>
        </w:rPr>
      </w:pPr>
    </w:p>
    <w:p w:rsidR="00C17F1B" w:rsidRPr="00086AC6" w:rsidRDefault="00C17F1B" w:rsidP="00C02EF1">
      <w:pPr>
        <w:jc w:val="center"/>
        <w:rPr>
          <w:b/>
          <w:i/>
          <w:sz w:val="22"/>
          <w:szCs w:val="22"/>
        </w:rPr>
      </w:pPr>
      <w:r w:rsidRPr="00086AC6">
        <w:rPr>
          <w:b/>
          <w:i/>
          <w:sz w:val="22"/>
          <w:szCs w:val="22"/>
          <w:lang w:val="kk-KZ"/>
        </w:rPr>
        <w:t>Благодарим  Вас за сотрудничество!</w:t>
      </w:r>
    </w:p>
    <w:p w:rsidR="00C17F1B" w:rsidRPr="00086AC6" w:rsidRDefault="00C17F1B" w:rsidP="00776497">
      <w:pPr>
        <w:jc w:val="center"/>
        <w:rPr>
          <w:b/>
          <w:i/>
          <w:sz w:val="22"/>
          <w:szCs w:val="22"/>
        </w:rPr>
      </w:pPr>
    </w:p>
    <w:p w:rsidR="00C17F1B" w:rsidRPr="00086AC6" w:rsidRDefault="00C17F1B" w:rsidP="00C23EAA">
      <w:pPr>
        <w:jc w:val="center"/>
        <w:rPr>
          <w:b/>
          <w:i/>
          <w:sz w:val="22"/>
          <w:szCs w:val="22"/>
        </w:rPr>
      </w:pPr>
    </w:p>
    <w:sectPr w:rsidR="00C17F1B" w:rsidRPr="00086AC6" w:rsidSect="005C7D9E">
      <w:pgSz w:w="11906" w:h="16838"/>
      <w:pgMar w:top="567" w:right="850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9064F"/>
    <w:multiLevelType w:val="hybridMultilevel"/>
    <w:tmpl w:val="6B921C18"/>
    <w:lvl w:ilvl="0" w:tplc="0FA696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2343"/>
    <w:rsid w:val="00006957"/>
    <w:rsid w:val="000335CF"/>
    <w:rsid w:val="00043677"/>
    <w:rsid w:val="00051DE1"/>
    <w:rsid w:val="00056303"/>
    <w:rsid w:val="000773E3"/>
    <w:rsid w:val="00083E3B"/>
    <w:rsid w:val="00086AC6"/>
    <w:rsid w:val="00095395"/>
    <w:rsid w:val="000A2367"/>
    <w:rsid w:val="000B0644"/>
    <w:rsid w:val="000D7BBD"/>
    <w:rsid w:val="000E0776"/>
    <w:rsid w:val="000E0959"/>
    <w:rsid w:val="000E6762"/>
    <w:rsid w:val="000E680F"/>
    <w:rsid w:val="000F3079"/>
    <w:rsid w:val="00103CEC"/>
    <w:rsid w:val="001139BE"/>
    <w:rsid w:val="00124E90"/>
    <w:rsid w:val="00132257"/>
    <w:rsid w:val="00161EA3"/>
    <w:rsid w:val="00163178"/>
    <w:rsid w:val="001920F5"/>
    <w:rsid w:val="00197CFE"/>
    <w:rsid w:val="001A0691"/>
    <w:rsid w:val="001A13D8"/>
    <w:rsid w:val="001D782B"/>
    <w:rsid w:val="001E4A6D"/>
    <w:rsid w:val="001F3DDD"/>
    <w:rsid w:val="001F52A7"/>
    <w:rsid w:val="00203D87"/>
    <w:rsid w:val="00204180"/>
    <w:rsid w:val="00207C7F"/>
    <w:rsid w:val="00214722"/>
    <w:rsid w:val="002155E9"/>
    <w:rsid w:val="002204EA"/>
    <w:rsid w:val="0024145A"/>
    <w:rsid w:val="00244C05"/>
    <w:rsid w:val="00244CDA"/>
    <w:rsid w:val="002525FF"/>
    <w:rsid w:val="00261DCE"/>
    <w:rsid w:val="00262530"/>
    <w:rsid w:val="002670C4"/>
    <w:rsid w:val="002821D3"/>
    <w:rsid w:val="00284181"/>
    <w:rsid w:val="00290CA8"/>
    <w:rsid w:val="002A0E6E"/>
    <w:rsid w:val="002A2C1B"/>
    <w:rsid w:val="002B3530"/>
    <w:rsid w:val="002B492B"/>
    <w:rsid w:val="002B72DE"/>
    <w:rsid w:val="002D1AFC"/>
    <w:rsid w:val="002D3224"/>
    <w:rsid w:val="002D45E6"/>
    <w:rsid w:val="002D5401"/>
    <w:rsid w:val="002E019F"/>
    <w:rsid w:val="002E084C"/>
    <w:rsid w:val="002F01AB"/>
    <w:rsid w:val="002F3453"/>
    <w:rsid w:val="00327253"/>
    <w:rsid w:val="003349DC"/>
    <w:rsid w:val="003401DE"/>
    <w:rsid w:val="003477E8"/>
    <w:rsid w:val="0035199F"/>
    <w:rsid w:val="003561ED"/>
    <w:rsid w:val="00360B76"/>
    <w:rsid w:val="00361EE4"/>
    <w:rsid w:val="00367442"/>
    <w:rsid w:val="00367D38"/>
    <w:rsid w:val="00376C8D"/>
    <w:rsid w:val="00377B83"/>
    <w:rsid w:val="003856AD"/>
    <w:rsid w:val="00386A40"/>
    <w:rsid w:val="003B444B"/>
    <w:rsid w:val="003B779E"/>
    <w:rsid w:val="003C16F0"/>
    <w:rsid w:val="003C321F"/>
    <w:rsid w:val="003C7E52"/>
    <w:rsid w:val="003D001E"/>
    <w:rsid w:val="003E6173"/>
    <w:rsid w:val="003E7F79"/>
    <w:rsid w:val="003F6563"/>
    <w:rsid w:val="004131DB"/>
    <w:rsid w:val="0041444B"/>
    <w:rsid w:val="00420223"/>
    <w:rsid w:val="00423D5E"/>
    <w:rsid w:val="00441F2D"/>
    <w:rsid w:val="00464B3D"/>
    <w:rsid w:val="00470918"/>
    <w:rsid w:val="00475E75"/>
    <w:rsid w:val="004815EB"/>
    <w:rsid w:val="00483607"/>
    <w:rsid w:val="00487C6A"/>
    <w:rsid w:val="0049186C"/>
    <w:rsid w:val="004A3871"/>
    <w:rsid w:val="004A5A60"/>
    <w:rsid w:val="004A6727"/>
    <w:rsid w:val="004A6913"/>
    <w:rsid w:val="004B0BC2"/>
    <w:rsid w:val="004D4AA3"/>
    <w:rsid w:val="004D68FA"/>
    <w:rsid w:val="004F2EC9"/>
    <w:rsid w:val="005020F1"/>
    <w:rsid w:val="00503135"/>
    <w:rsid w:val="00503B00"/>
    <w:rsid w:val="005219A5"/>
    <w:rsid w:val="00525BF8"/>
    <w:rsid w:val="005371EA"/>
    <w:rsid w:val="00545B46"/>
    <w:rsid w:val="00561CDF"/>
    <w:rsid w:val="00566333"/>
    <w:rsid w:val="00590D15"/>
    <w:rsid w:val="00597D8C"/>
    <w:rsid w:val="005B4E97"/>
    <w:rsid w:val="005C0591"/>
    <w:rsid w:val="005C413B"/>
    <w:rsid w:val="005C7A38"/>
    <w:rsid w:val="005C7D9E"/>
    <w:rsid w:val="005D71B3"/>
    <w:rsid w:val="005E5B48"/>
    <w:rsid w:val="005E60CC"/>
    <w:rsid w:val="005F72F7"/>
    <w:rsid w:val="005F736D"/>
    <w:rsid w:val="00602DC9"/>
    <w:rsid w:val="00604495"/>
    <w:rsid w:val="00614CEC"/>
    <w:rsid w:val="00624ED5"/>
    <w:rsid w:val="0064202E"/>
    <w:rsid w:val="006513CF"/>
    <w:rsid w:val="006729C2"/>
    <w:rsid w:val="006824B2"/>
    <w:rsid w:val="00682EA5"/>
    <w:rsid w:val="006A6842"/>
    <w:rsid w:val="006B0EF1"/>
    <w:rsid w:val="006B1E7F"/>
    <w:rsid w:val="006B350B"/>
    <w:rsid w:val="006B3B61"/>
    <w:rsid w:val="006D41C7"/>
    <w:rsid w:val="006F28B8"/>
    <w:rsid w:val="00702FFE"/>
    <w:rsid w:val="0070759A"/>
    <w:rsid w:val="0071109D"/>
    <w:rsid w:val="007126A8"/>
    <w:rsid w:val="00714D6F"/>
    <w:rsid w:val="00717A04"/>
    <w:rsid w:val="007206A6"/>
    <w:rsid w:val="00722343"/>
    <w:rsid w:val="0073041E"/>
    <w:rsid w:val="007467EF"/>
    <w:rsid w:val="0074682B"/>
    <w:rsid w:val="0074694D"/>
    <w:rsid w:val="00762498"/>
    <w:rsid w:val="00776497"/>
    <w:rsid w:val="007775D8"/>
    <w:rsid w:val="0078514A"/>
    <w:rsid w:val="0079140C"/>
    <w:rsid w:val="0079159D"/>
    <w:rsid w:val="00797C66"/>
    <w:rsid w:val="007B5870"/>
    <w:rsid w:val="007C3393"/>
    <w:rsid w:val="007E324A"/>
    <w:rsid w:val="00802FFB"/>
    <w:rsid w:val="00810E6D"/>
    <w:rsid w:val="00810FB7"/>
    <w:rsid w:val="00811C58"/>
    <w:rsid w:val="008524C4"/>
    <w:rsid w:val="00871FD3"/>
    <w:rsid w:val="0087298A"/>
    <w:rsid w:val="00872C6C"/>
    <w:rsid w:val="00874A04"/>
    <w:rsid w:val="00885627"/>
    <w:rsid w:val="008A4665"/>
    <w:rsid w:val="008A4E96"/>
    <w:rsid w:val="008B4AAD"/>
    <w:rsid w:val="008E1062"/>
    <w:rsid w:val="008E10CE"/>
    <w:rsid w:val="00920FF9"/>
    <w:rsid w:val="00930B7D"/>
    <w:rsid w:val="00932574"/>
    <w:rsid w:val="00935604"/>
    <w:rsid w:val="00935CFF"/>
    <w:rsid w:val="009519D4"/>
    <w:rsid w:val="00976258"/>
    <w:rsid w:val="00976F44"/>
    <w:rsid w:val="00984DA9"/>
    <w:rsid w:val="0099022A"/>
    <w:rsid w:val="00990D0D"/>
    <w:rsid w:val="0099145B"/>
    <w:rsid w:val="009A13A9"/>
    <w:rsid w:val="009A1DAD"/>
    <w:rsid w:val="009A4E6C"/>
    <w:rsid w:val="009A564A"/>
    <w:rsid w:val="009D0AAC"/>
    <w:rsid w:val="009D0B0F"/>
    <w:rsid w:val="009E1C0F"/>
    <w:rsid w:val="009F7187"/>
    <w:rsid w:val="00A14D8A"/>
    <w:rsid w:val="00A15099"/>
    <w:rsid w:val="00A22799"/>
    <w:rsid w:val="00A23CF1"/>
    <w:rsid w:val="00A30103"/>
    <w:rsid w:val="00A30B53"/>
    <w:rsid w:val="00A352F1"/>
    <w:rsid w:val="00A40C51"/>
    <w:rsid w:val="00A444A6"/>
    <w:rsid w:val="00A501D4"/>
    <w:rsid w:val="00A50998"/>
    <w:rsid w:val="00A5773D"/>
    <w:rsid w:val="00A702C1"/>
    <w:rsid w:val="00A8189B"/>
    <w:rsid w:val="00A84794"/>
    <w:rsid w:val="00A93C8B"/>
    <w:rsid w:val="00A9604F"/>
    <w:rsid w:val="00AA3F0C"/>
    <w:rsid w:val="00AB0ABA"/>
    <w:rsid w:val="00AC2255"/>
    <w:rsid w:val="00AC3859"/>
    <w:rsid w:val="00AD024E"/>
    <w:rsid w:val="00AD3B52"/>
    <w:rsid w:val="00AD7694"/>
    <w:rsid w:val="00AE755D"/>
    <w:rsid w:val="00AF2CF1"/>
    <w:rsid w:val="00B05001"/>
    <w:rsid w:val="00B051B0"/>
    <w:rsid w:val="00B063A7"/>
    <w:rsid w:val="00B23105"/>
    <w:rsid w:val="00B25139"/>
    <w:rsid w:val="00B32177"/>
    <w:rsid w:val="00B32898"/>
    <w:rsid w:val="00B33D2F"/>
    <w:rsid w:val="00B36DC9"/>
    <w:rsid w:val="00B4217C"/>
    <w:rsid w:val="00B52488"/>
    <w:rsid w:val="00B61C44"/>
    <w:rsid w:val="00B63909"/>
    <w:rsid w:val="00B7148F"/>
    <w:rsid w:val="00B756C1"/>
    <w:rsid w:val="00B82F30"/>
    <w:rsid w:val="00B86482"/>
    <w:rsid w:val="00B87611"/>
    <w:rsid w:val="00B94F0F"/>
    <w:rsid w:val="00BA09F1"/>
    <w:rsid w:val="00BA307B"/>
    <w:rsid w:val="00BA60B5"/>
    <w:rsid w:val="00BC2811"/>
    <w:rsid w:val="00BC79A2"/>
    <w:rsid w:val="00BD0A4B"/>
    <w:rsid w:val="00BE1FBD"/>
    <w:rsid w:val="00BF228E"/>
    <w:rsid w:val="00BF2C9C"/>
    <w:rsid w:val="00C02EF1"/>
    <w:rsid w:val="00C11E0E"/>
    <w:rsid w:val="00C13B82"/>
    <w:rsid w:val="00C17F1B"/>
    <w:rsid w:val="00C23EAA"/>
    <w:rsid w:val="00C45014"/>
    <w:rsid w:val="00C64F37"/>
    <w:rsid w:val="00C72DD5"/>
    <w:rsid w:val="00C77133"/>
    <w:rsid w:val="00C87E02"/>
    <w:rsid w:val="00C93018"/>
    <w:rsid w:val="00CA3295"/>
    <w:rsid w:val="00CA5FE2"/>
    <w:rsid w:val="00CC415E"/>
    <w:rsid w:val="00CC45E5"/>
    <w:rsid w:val="00CD7402"/>
    <w:rsid w:val="00CE0034"/>
    <w:rsid w:val="00CE5939"/>
    <w:rsid w:val="00CF6F08"/>
    <w:rsid w:val="00CF721D"/>
    <w:rsid w:val="00D158CC"/>
    <w:rsid w:val="00D201F2"/>
    <w:rsid w:val="00D23F28"/>
    <w:rsid w:val="00D54BB0"/>
    <w:rsid w:val="00D739BA"/>
    <w:rsid w:val="00D7472C"/>
    <w:rsid w:val="00D84EA7"/>
    <w:rsid w:val="00DC3022"/>
    <w:rsid w:val="00DC34BB"/>
    <w:rsid w:val="00DC4B4D"/>
    <w:rsid w:val="00DC7298"/>
    <w:rsid w:val="00DD1C61"/>
    <w:rsid w:val="00DD1F83"/>
    <w:rsid w:val="00DD5A64"/>
    <w:rsid w:val="00DD60B3"/>
    <w:rsid w:val="00DD694F"/>
    <w:rsid w:val="00DE0E54"/>
    <w:rsid w:val="00DE2ED6"/>
    <w:rsid w:val="00DE4DB3"/>
    <w:rsid w:val="00DF3A8F"/>
    <w:rsid w:val="00E05BA4"/>
    <w:rsid w:val="00E16770"/>
    <w:rsid w:val="00E17FF6"/>
    <w:rsid w:val="00E37B95"/>
    <w:rsid w:val="00E40873"/>
    <w:rsid w:val="00E427D8"/>
    <w:rsid w:val="00E45A06"/>
    <w:rsid w:val="00E55670"/>
    <w:rsid w:val="00E63098"/>
    <w:rsid w:val="00E65500"/>
    <w:rsid w:val="00E66F11"/>
    <w:rsid w:val="00E760BA"/>
    <w:rsid w:val="00E77922"/>
    <w:rsid w:val="00E82304"/>
    <w:rsid w:val="00EA60AF"/>
    <w:rsid w:val="00EB2205"/>
    <w:rsid w:val="00EB61A1"/>
    <w:rsid w:val="00EC00E7"/>
    <w:rsid w:val="00ED0C08"/>
    <w:rsid w:val="00ED3578"/>
    <w:rsid w:val="00EE2807"/>
    <w:rsid w:val="00EF0821"/>
    <w:rsid w:val="00EF344D"/>
    <w:rsid w:val="00EF4F88"/>
    <w:rsid w:val="00EF5212"/>
    <w:rsid w:val="00EF6231"/>
    <w:rsid w:val="00F0586B"/>
    <w:rsid w:val="00F05A49"/>
    <w:rsid w:val="00F32266"/>
    <w:rsid w:val="00F47465"/>
    <w:rsid w:val="00F64C04"/>
    <w:rsid w:val="00F75B1C"/>
    <w:rsid w:val="00F9551F"/>
    <w:rsid w:val="00FA076C"/>
    <w:rsid w:val="00FA409D"/>
    <w:rsid w:val="00FB32DF"/>
    <w:rsid w:val="00FC2C8D"/>
    <w:rsid w:val="00FC334A"/>
    <w:rsid w:val="00FC79FA"/>
    <w:rsid w:val="00FD1332"/>
    <w:rsid w:val="00FD17C4"/>
    <w:rsid w:val="00FD1FBD"/>
    <w:rsid w:val="00FD2382"/>
    <w:rsid w:val="00FE1702"/>
    <w:rsid w:val="00FE7FFE"/>
    <w:rsid w:val="00FF6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9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779E"/>
    <w:pPr>
      <w:ind w:left="720"/>
      <w:contextualSpacing/>
    </w:pPr>
  </w:style>
  <w:style w:type="table" w:styleId="TableGrid">
    <w:name w:val="Table Grid"/>
    <w:basedOn w:val="TableNormal"/>
    <w:uiPriority w:val="99"/>
    <w:rsid w:val="003B779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3B779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B779E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779E"/>
    <w:rPr>
      <w:rFonts w:ascii="Tahoma" w:hAnsi="Tahoma" w:cs="Times New Roman"/>
      <w:sz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83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rsstart2014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260</TotalTime>
  <Pages>1</Pages>
  <Words>376</Words>
  <Characters>2144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WiZaRd</cp:lastModifiedBy>
  <cp:revision>84</cp:revision>
  <cp:lastPrinted>2016-03-15T05:42:00Z</cp:lastPrinted>
  <dcterms:created xsi:type="dcterms:W3CDTF">2016-03-15T05:57:00Z</dcterms:created>
  <dcterms:modified xsi:type="dcterms:W3CDTF">2017-01-06T08:19:00Z</dcterms:modified>
</cp:coreProperties>
</file>